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Nombre: __________</w:t>
      </w:r>
      <w:r>
        <w:rPr>
          <w:bCs/>
          <w:sz w:val="28"/>
          <w:szCs w:val="28"/>
        </w:rPr>
        <w:tab/>
        <w:t>Clase: ___</w:t>
      </w:r>
      <w:r>
        <w:rPr>
          <w:bCs/>
          <w:sz w:val="28"/>
          <w:szCs w:val="28"/>
        </w:rPr>
        <w:tab/>
        <w:t>Fecha: ________</w:t>
      </w:r>
    </w:p>
    <w:p w14:paraId="0A578836" w14:textId="7FBB6088" w:rsidR="00FF5CBC" w:rsidRPr="0029280F" w:rsidRDefault="00FF5CBC" w:rsidP="0029280F">
      <w:pPr>
        <w:pStyle w:val="berschrift1"/>
        <w:spacing w:before="480" w:after="120"/>
      </w:pPr>
      <w:r>
        <w:t>Hoja de soluciones de la tarea temática n.º 1</w:t>
      </w:r>
    </w:p>
    <w:p w14:paraId="40BDF942" w14:textId="77777777" w:rsidR="0029280F" w:rsidRPr="0029280F" w:rsidRDefault="0029280F" w:rsidP="0029280F">
      <w:pPr>
        <w:pStyle w:val="berschrift1"/>
        <w:spacing w:before="0"/>
      </w:pPr>
      <w:r>
        <w:t xml:space="preserve">Vehículo </w:t>
      </w:r>
      <w:proofErr w:type="spellStart"/>
      <w:r>
        <w:t>Mecanum</w:t>
      </w:r>
      <w:proofErr w:type="spellEnd"/>
      <w:r>
        <w:t xml:space="preserve"> con detección de obstáculos</w:t>
      </w:r>
    </w:p>
    <w:p w14:paraId="3AC18549" w14:textId="77777777" w:rsidR="0029280F" w:rsidRDefault="0029280F" w:rsidP="0029280F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 xml:space="preserve">Las funciones de control desarrolladas en la primera tarea de programación constituyen la base de todas las tareas posteriores. </w:t>
      </w:r>
    </w:p>
    <w:p w14:paraId="2D23167E" w14:textId="77777777" w:rsidR="0029280F" w:rsidRDefault="0029280F" w:rsidP="0029280F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El uso de los sensores (sensor de pista, sensor ultrasónico) se asemeja al de la tarea n.º 6 del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  <w:i/>
        </w:rPr>
        <w:t>Robotics</w:t>
      </w:r>
      <w:proofErr w:type="spellEnd"/>
      <w:r>
        <w:rPr>
          <w:rFonts w:ascii="Arial" w:hAnsi="Arial"/>
          <w:i/>
        </w:rPr>
        <w:t xml:space="preserve"> TXT 4.0 Base Set</w:t>
      </w:r>
      <w:r>
        <w:rPr>
          <w:rFonts w:asciiTheme="minorBidi" w:hAnsiTheme="minorBidi"/>
          <w:i/>
          <w:iCs/>
        </w:rPr>
        <w:t xml:space="preserve">. Gracias a las opciones de movimiento más flexibles de las ruedas </w:t>
      </w:r>
      <w:proofErr w:type="spellStart"/>
      <w:r>
        <w:rPr>
          <w:rFonts w:asciiTheme="minorBidi" w:hAnsiTheme="minorBidi"/>
          <w:i/>
          <w:iCs/>
        </w:rPr>
        <w:t>Mecanum</w:t>
      </w:r>
      <w:proofErr w:type="spellEnd"/>
      <w:r>
        <w:rPr>
          <w:rFonts w:asciiTheme="minorBidi" w:hAnsiTheme="minorBidi"/>
          <w:i/>
          <w:iCs/>
        </w:rPr>
        <w:t xml:space="preserve"> surgen soluciones adicionales y especialmente más sencillas.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0F7B31C3" w:rsidR="008B4844" w:rsidRDefault="005A1124" w:rsidP="0029280F">
      <w:pPr>
        <w:pStyle w:val="berschrift2"/>
        <w:rPr>
          <w:szCs w:val="28"/>
        </w:rPr>
      </w:pPr>
      <w:r>
        <w:t>Tareas de programación</w:t>
      </w:r>
    </w:p>
    <w:p w14:paraId="0430CF5A" w14:textId="77777777" w:rsidR="004E1ACA" w:rsidRPr="004E1ACA" w:rsidRDefault="004E1ACA" w:rsidP="004E1ACA"/>
    <w:p w14:paraId="6CA1CA74" w14:textId="77777777" w:rsidR="0029280F" w:rsidRPr="004E1ACA" w:rsidRDefault="0029280F" w:rsidP="0029280F">
      <w:pPr>
        <w:rPr>
          <w:rFonts w:asciiTheme="minorBidi" w:hAnsiTheme="minorBidi" w:cstheme="minorBidi"/>
          <w:b/>
          <w:szCs w:val="24"/>
        </w:rPr>
      </w:pPr>
      <w:r>
        <w:rPr>
          <w:rFonts w:asciiTheme="minorBidi" w:hAnsiTheme="minorBidi"/>
          <w:b/>
          <w:szCs w:val="24"/>
        </w:rPr>
        <w:t>1. Accionamiento sincrónico en todas las direcciones</w:t>
      </w:r>
    </w:p>
    <w:p w14:paraId="15E0A6D3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Configuración de los sensores:</w:t>
      </w:r>
    </w:p>
    <w:p w14:paraId="666CA8A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8FEE5D3" wp14:editId="25C3A8E5">
            <wp:extent cx="4162171" cy="2581021"/>
            <wp:effectExtent l="0" t="0" r="0" b="0"/>
            <wp:docPr id="100" name="Grafi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2171" cy="258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94EA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C50CB52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Funciones de control (ejemplo):</w:t>
      </w:r>
    </w:p>
    <w:p w14:paraId="3294DB70" w14:textId="77777777" w:rsidR="0029280F" w:rsidRDefault="0029280F" w:rsidP="0029280F">
      <w:pPr>
        <w:pStyle w:val="Bild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E33197A" wp14:editId="4E73F493">
            <wp:extent cx="6322103" cy="5600700"/>
            <wp:effectExtent l="0" t="0" r="2540" b="0"/>
            <wp:docPr id="9" name="Grafik 9" descr="Ein Bild, das Text, Schild, Screenshot, Verkau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Schild, Screenshot, Verkauf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7006" cy="561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31894" w14:textId="0F3F4126" w:rsidR="0029280F" w:rsidRPr="00AB4CE3" w:rsidRDefault="0029280F" w:rsidP="0029280F">
      <w:pPr>
        <w:jc w:val="center"/>
        <w:rPr>
          <w:rFonts w:asciiTheme="minorBidi" w:hAnsiTheme="minorBidi" w:cstheme="minorBidi"/>
          <w:i/>
          <w:lang w:val="en-GB"/>
        </w:rPr>
      </w:pPr>
      <w:r w:rsidRPr="00AB4CE3">
        <w:rPr>
          <w:rFonts w:asciiTheme="minorBidi" w:hAnsiTheme="minorBidi"/>
          <w:i/>
          <w:lang w:val="en-GB"/>
        </w:rPr>
        <w:t>Mecanum_Synchronous_Driving_Funktions.ft</w:t>
      </w:r>
    </w:p>
    <w:p w14:paraId="2172CC23" w14:textId="77777777" w:rsidR="004E1ACA" w:rsidRPr="00AB4CE3" w:rsidRDefault="004E1ACA" w:rsidP="004E1ACA">
      <w:pPr>
        <w:spacing w:after="0"/>
        <w:jc w:val="left"/>
        <w:rPr>
          <w:rFonts w:asciiTheme="minorBidi" w:hAnsiTheme="minorBidi" w:cstheme="minorBidi"/>
          <w:lang w:val="en-GB"/>
        </w:rPr>
      </w:pPr>
      <w:r w:rsidRPr="00AB4CE3">
        <w:rPr>
          <w:lang w:val="en-GB"/>
        </w:rPr>
        <w:br w:type="page"/>
      </w:r>
    </w:p>
    <w:p w14:paraId="08B317B7" w14:textId="77777777" w:rsidR="004E1ACA" w:rsidRPr="00AB4CE3" w:rsidRDefault="004E1ACA" w:rsidP="0029280F">
      <w:pPr>
        <w:jc w:val="center"/>
        <w:rPr>
          <w:rFonts w:asciiTheme="minorBidi" w:hAnsiTheme="minorBidi" w:cstheme="minorBidi"/>
          <w:i/>
          <w:lang w:val="en-GB"/>
        </w:rPr>
      </w:pPr>
    </w:p>
    <w:p w14:paraId="3E385D48" w14:textId="77777777" w:rsidR="0029280F" w:rsidRPr="00AB4CE3" w:rsidRDefault="0029280F" w:rsidP="0029280F">
      <w:pPr>
        <w:rPr>
          <w:rFonts w:asciiTheme="minorBidi" w:hAnsiTheme="minorBidi" w:cstheme="minorBidi"/>
          <w:b/>
          <w:szCs w:val="24"/>
          <w:lang w:val="en-GB"/>
        </w:rPr>
      </w:pPr>
      <w:r w:rsidRPr="00AB4CE3">
        <w:rPr>
          <w:rFonts w:asciiTheme="minorBidi" w:hAnsiTheme="minorBidi"/>
          <w:b/>
          <w:szCs w:val="24"/>
          <w:lang w:val="en-GB"/>
        </w:rPr>
        <w:t>2. Giro sincrónico</w:t>
      </w:r>
    </w:p>
    <w:p w14:paraId="135F57B8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Funciones de control (ejemplo):</w:t>
      </w:r>
    </w:p>
    <w:p w14:paraId="4BB4E90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FE17970" wp14:editId="217B10EE">
            <wp:extent cx="6258896" cy="2828925"/>
            <wp:effectExtent l="0" t="0" r="889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8681" cy="283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E5DA" w14:textId="77777777" w:rsidR="004E1ACA" w:rsidRDefault="0029280F" w:rsidP="004E1ACA">
      <w:pPr>
        <w:spacing w:after="0"/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Mecanum_Synchronous_Turning_Functions.ft</w:t>
      </w:r>
      <w:proofErr w:type="spellEnd"/>
    </w:p>
    <w:p w14:paraId="517A883D" w14:textId="094550B5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65CEB23" w14:textId="64C96805" w:rsidR="0029280F" w:rsidRPr="001954F0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65B59AFE" w14:textId="77777777" w:rsidR="0029280F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Accionamiento sincrónico con valor predeterminado de velocidad</w:t>
      </w:r>
    </w:p>
    <w:p w14:paraId="0307F717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3a. La conversión de la distancia (en cm) en impulsos puede realizarse en la función o al solicitarla.</w:t>
      </w:r>
    </w:p>
    <w:p w14:paraId="639EE7A6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Funciones del programa (ejemplo):</w:t>
      </w:r>
    </w:p>
    <w:p w14:paraId="6229B148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26A4F79" wp14:editId="6E442689">
            <wp:extent cx="6087605" cy="4343400"/>
            <wp:effectExtent l="0" t="0" r="889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3529" cy="434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102A" w14:textId="77777777" w:rsidR="0029280F" w:rsidRPr="007D4739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Mecanum_Synchronous_Navigation_Distance.ft</w:t>
      </w:r>
      <w:proofErr w:type="spellEnd"/>
    </w:p>
    <w:p w14:paraId="63100282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83D1AC0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 La circunferencia de una rueda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es de aproximadamente 19 cm. A partir de ella se puede calcular fácilmente el número de impulsos por vuelta (al igual que en la tarea n.º 6 del </w:t>
      </w:r>
      <w:proofErr w:type="spellStart"/>
      <w:r>
        <w:rPr>
          <w:rFonts w:asciiTheme="minorBidi" w:hAnsiTheme="minorBidi"/>
        </w:rPr>
        <w:t>Robotics</w:t>
      </w:r>
      <w:proofErr w:type="spellEnd"/>
      <w:r>
        <w:rPr>
          <w:rFonts w:asciiTheme="minorBidi" w:hAnsiTheme="minorBidi"/>
        </w:rPr>
        <w:t xml:space="preserve"> TXT 4.0 Base Set): Como las ruedas son accionadas por los motores con una transmisión reductora de 1:2, son aproximadamente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63,9·2</m:t>
            </m:r>
          </m:num>
          <m:den>
            <m:r>
              <w:rPr>
                <w:rFonts w:ascii="Cambria Math" w:hAnsi="Cambria Math" w:cstheme="minorBidi"/>
              </w:rPr>
              <m:t>19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b"/>
          </m:rPr>
          <w:rPr>
            <w:rFonts w:ascii="Cambria Math" w:hAnsi="Calibri" w:cs="Calibri"/>
          </w:rPr>
          <m:t>6,726</m:t>
        </m:r>
      </m:oMath>
      <w:r>
        <w:rPr>
          <w:rFonts w:asciiTheme="minorBidi" w:hAnsiTheme="minorBidi"/>
          <w:b/>
        </w:rPr>
        <w:t xml:space="preserve"> impulsos/cm</w:t>
      </w:r>
      <w:r>
        <w:rPr>
          <w:rFonts w:asciiTheme="minorBidi" w:hAnsiTheme="minorBidi"/>
        </w:rPr>
        <w:t>.</w:t>
      </w:r>
    </w:p>
    <w:p w14:paraId="5B383CA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Las pruebas realizadas en distancias de varios metros muestran que el valor debe corregirse a unos </w:t>
      </w:r>
      <w:r>
        <w:rPr>
          <w:rFonts w:asciiTheme="minorBidi" w:hAnsiTheme="minorBidi"/>
          <w:b/>
        </w:rPr>
        <w:t>6,82 impulsos/cm</w:t>
      </w:r>
      <w:r>
        <w:rPr>
          <w:rFonts w:asciiTheme="minorBidi" w:hAnsiTheme="minorBidi"/>
        </w:rPr>
        <w:t>.</w:t>
      </w:r>
    </w:p>
    <w:p w14:paraId="1CAD6E4F" w14:textId="436C652E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los casos de desplazamiento lateral y giro, solo las tareas experimentales contribuyen a determinar el factor de conversión (véase el programa siguiente). A </w:t>
      </w:r>
      <w:r>
        <w:rPr>
          <w:rFonts w:asciiTheme="minorBidi" w:hAnsiTheme="minorBidi"/>
        </w:rPr>
        <w:lastRenderedPageBreak/>
        <w:t xml:space="preserve">partir de pruebas pudo determinarse el valor para el desplazamiento lateral en aproximadamente </w:t>
      </w:r>
      <w:r>
        <w:rPr>
          <w:rFonts w:asciiTheme="minorBidi" w:hAnsiTheme="minorBidi"/>
          <w:b/>
        </w:rPr>
        <w:t>9,5 impulsos/cm</w:t>
      </w:r>
      <w:r>
        <w:rPr>
          <w:rFonts w:asciiTheme="minorBidi" w:hAnsiTheme="minorBidi"/>
        </w:rPr>
        <w:t xml:space="preserve"> y el valor para el giro en </w:t>
      </w:r>
      <w:r>
        <w:rPr>
          <w:rFonts w:asciiTheme="minorBidi" w:hAnsiTheme="minorBidi"/>
          <w:b/>
        </w:rPr>
        <w:t>1,7 impulsos/grado</w:t>
      </w:r>
      <w:r>
        <w:rPr>
          <w:rFonts w:asciiTheme="minorBidi" w:hAnsiTheme="minorBidi"/>
        </w:rPr>
        <w:t xml:space="preserve">. </w:t>
      </w:r>
    </w:p>
    <w:p w14:paraId="446D83EC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86AC98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Programa (ejemplo) para probar los factores de conversión:</w:t>
      </w:r>
    </w:p>
    <w:p w14:paraId="73C317BC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713F965" wp14:editId="695DC3EE">
            <wp:extent cx="2876550" cy="7458219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4829" cy="74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1F0A" w14:textId="523E92F8" w:rsidR="0029280F" w:rsidRPr="00050390" w:rsidRDefault="0029280F" w:rsidP="00F5535A">
      <w:pPr>
        <w:ind w:left="709"/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Mecanum_Synchronous_Navigation_Distance.ft</w:t>
      </w:r>
      <w:proofErr w:type="spellEnd"/>
      <w:r>
        <w:rPr>
          <w:rFonts w:asciiTheme="minorBidi" w:hAnsiTheme="minorBidi"/>
        </w:rPr>
        <w:br w:type="page"/>
      </w:r>
    </w:p>
    <w:p w14:paraId="50717BBA" w14:textId="77777777" w:rsidR="0029280F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4. Detección de líneas</w:t>
      </w:r>
    </w:p>
    <w:p w14:paraId="2CA47825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Configuración de sensores y actuadores:</w:t>
      </w:r>
    </w:p>
    <w:p w14:paraId="3CA1FAA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4870E6C" wp14:editId="4C40EEAB">
            <wp:extent cx="3815969" cy="2255520"/>
            <wp:effectExtent l="0" t="0" r="0" b="0"/>
            <wp:docPr id="111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5969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BF953" w14:textId="77777777" w:rsidR="004E1ACA" w:rsidRDefault="004E1ACA" w:rsidP="0029280F">
      <w:pPr>
        <w:rPr>
          <w:rFonts w:asciiTheme="minorBidi" w:hAnsiTheme="minorBidi" w:cstheme="minorBidi"/>
        </w:rPr>
      </w:pPr>
    </w:p>
    <w:p w14:paraId="2D19E95B" w14:textId="2AA23C9C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4a. Diagrama de transición de estados:</w:t>
      </w:r>
    </w:p>
    <w:p w14:paraId="561A183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211011E" wp14:editId="1164C46D">
            <wp:extent cx="3455289" cy="2076831"/>
            <wp:effectExtent l="0" t="0" r="0" b="0"/>
            <wp:docPr id="99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5289" cy="207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76E9" w14:textId="77777777" w:rsidR="0029280F" w:rsidRPr="008709DE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</w:t>
      </w:r>
      <w:proofErr w:type="spellStart"/>
      <w:r>
        <w:rPr>
          <w:rFonts w:asciiTheme="minorBidi" w:hAnsiTheme="minorBidi"/>
          <w:i/>
        </w:rPr>
        <w:t>Transition_Diagram_Mecanum_with_IR_Sensors.drawio</w:t>
      </w:r>
      <w:proofErr w:type="spellEnd"/>
    </w:p>
    <w:p w14:paraId="45990E28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7E9C90" w14:textId="77777777" w:rsidR="0029280F" w:rsidRPr="007D4739" w:rsidRDefault="0029280F" w:rsidP="0029280F">
      <w:pPr>
        <w:rPr>
          <w:rFonts w:asciiTheme="minorBidi" w:hAnsiTheme="minorBidi" w:cstheme="minorBidi"/>
          <w:lang w:val="en-GB"/>
        </w:rPr>
      </w:pPr>
    </w:p>
    <w:p w14:paraId="7E492AEF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4b. Extracto del programa (ejemplo):</w:t>
      </w:r>
    </w:p>
    <w:p w14:paraId="5800FEF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1D04C0F" wp14:editId="594C8DAE">
            <wp:extent cx="6098147" cy="5762625"/>
            <wp:effectExtent l="0" t="0" r="0" b="0"/>
            <wp:docPr id="108" name="Grafik 10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Grafik 108" descr="Ein Bild, das Text enthält.&#10;&#10;Automatisch generierte Beschreibu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741" cy="577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435B5" w14:textId="77777777" w:rsidR="00F5535A" w:rsidRDefault="0029280F" w:rsidP="00F5535A">
      <w:pPr>
        <w:spacing w:after="0"/>
        <w:jc w:val="left"/>
        <w:rPr>
          <w:rFonts w:asciiTheme="minorBidi" w:hAnsiTheme="minorBidi" w:cstheme="minorBidi"/>
        </w:rPr>
      </w:pPr>
      <w:proofErr w:type="spellStart"/>
      <w:r>
        <w:rPr>
          <w:rFonts w:asciiTheme="minorBidi" w:hAnsiTheme="minorBidi"/>
          <w:i/>
        </w:rPr>
        <w:t>Mecanum_Boundary_Line.ft</w:t>
      </w:r>
      <w:proofErr w:type="spellEnd"/>
      <w:r>
        <w:rPr>
          <w:rFonts w:asciiTheme="minorBidi" w:hAnsiTheme="minorBidi"/>
        </w:rPr>
        <w:br w:type="page"/>
      </w:r>
    </w:p>
    <w:p w14:paraId="394167F3" w14:textId="15ED575E" w:rsidR="0029280F" w:rsidRPr="00D91ED7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1D3DAD8C" w14:textId="77777777" w:rsidR="0029280F" w:rsidRDefault="0029280F" w:rsidP="0029280F">
      <w:pPr>
        <w:pStyle w:val="berschrift2"/>
      </w:pPr>
      <w:r>
        <w:t>Tareas experimentales</w:t>
      </w:r>
    </w:p>
    <w:p w14:paraId="62378649" w14:textId="77777777" w:rsidR="0029280F" w:rsidRDefault="0029280F" w:rsidP="0029280F">
      <w:pPr>
        <w:rPr>
          <w:rFonts w:asciiTheme="minorBidi" w:hAnsiTheme="minorBidi" w:cstheme="minorBidi"/>
        </w:rPr>
      </w:pPr>
    </w:p>
    <w:p w14:paraId="072781BA" w14:textId="77777777" w:rsidR="0029280F" w:rsidRPr="00A2248E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Detección de obstáculos por ultrasonidos</w:t>
      </w:r>
    </w:p>
    <w:p w14:paraId="11A882EE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Configuración de sensores y actuadores:</w:t>
      </w:r>
    </w:p>
    <w:p w14:paraId="08B3AD7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69B41EC" wp14:editId="7BD81650">
            <wp:extent cx="4564744" cy="3533775"/>
            <wp:effectExtent l="0" t="0" r="7620" b="0"/>
            <wp:docPr id="109" name="Grafi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0928" cy="3538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CF160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0119EB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6F03BEE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Extracto del programa (ejemplo):</w:t>
      </w:r>
    </w:p>
    <w:p w14:paraId="7DC09D7A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5711202" wp14:editId="3DCCB8E2">
            <wp:extent cx="4227195" cy="3788918"/>
            <wp:effectExtent l="0" t="0" r="1905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7195" cy="378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65C9C" w14:textId="77777777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Mecanum_Collision_Prevention.ft</w:t>
      </w:r>
      <w:proofErr w:type="spellEnd"/>
    </w:p>
    <w:p w14:paraId="2EFBC04A" w14:textId="77777777" w:rsidR="0029280F" w:rsidRPr="001F5AC9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Navegación por codificador</w:t>
      </w:r>
    </w:p>
    <w:p w14:paraId="0B0C94C7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Configuración de sensores y actuadores:</w:t>
      </w:r>
    </w:p>
    <w:p w14:paraId="7CB44B1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1DD8DFD" wp14:editId="5B9D2595">
            <wp:extent cx="4799711" cy="2797810"/>
            <wp:effectExtent l="0" t="0" r="1270" b="2540"/>
            <wp:docPr id="106" name="Grafi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711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99E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7DC75B94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Para esta tarea hay varias estrategias de solución. La que se presenta a continuación utiliza una versión simplificada por las posibilidades de las ruedas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del modelo matemático descrito como ejemplo de solución para la tarea experimental de la tarea n.º 6 del </w:t>
      </w:r>
      <w:proofErr w:type="spellStart"/>
      <w:r>
        <w:rPr>
          <w:rFonts w:ascii="Arial" w:hAnsi="Arial"/>
        </w:rPr>
        <w:t>Robotics</w:t>
      </w:r>
      <w:proofErr w:type="spellEnd"/>
      <w:r>
        <w:rPr>
          <w:rFonts w:ascii="Arial" w:hAnsi="Arial"/>
        </w:rPr>
        <w:t xml:space="preserve"> TXT 4.0 Base Set</w:t>
      </w:r>
      <w:r>
        <w:rPr>
          <w:rFonts w:asciiTheme="minorBidi" w:hAnsiTheme="minorBidi"/>
        </w:rPr>
        <w:t>:</w:t>
      </w:r>
    </w:p>
    <w:p w14:paraId="6411381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6B7BCF1" wp14:editId="41D82E09">
            <wp:extent cx="5760085" cy="1534160"/>
            <wp:effectExtent l="0" t="0" r="0" b="889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F053" w14:textId="77777777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Mecanum_Model_Target_Reacher.jpg</w:t>
      </w:r>
    </w:p>
    <w:p w14:paraId="768D6070" w14:textId="77777777" w:rsidR="0029280F" w:rsidRDefault="0029280F" w:rsidP="0029280F">
      <w:pPr>
        <w:rPr>
          <w:rFonts w:asciiTheme="minorBidi" w:hAnsiTheme="minorBidi" w:cstheme="minorBidi"/>
        </w:rPr>
      </w:pPr>
    </w:p>
    <w:p w14:paraId="28B9A30C" w14:textId="77777777" w:rsidR="0029280F" w:rsidRPr="00002A02" w:rsidRDefault="0029280F" w:rsidP="0029280F">
      <w:pPr>
        <w:jc w:val="mediumKashida"/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 xml:space="preserve">Estrategia de solución: </w:t>
      </w:r>
    </w:p>
    <w:p w14:paraId="74B0CEA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vehículo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se alinea en dirección al destino (</w:t>
      </w:r>
      <w:proofErr w:type="spellStart"/>
      <w:r>
        <w:rPr>
          <w:rFonts w:asciiTheme="minorBidi" w:hAnsiTheme="minorBidi"/>
          <w:i/>
        </w:rPr>
        <w:t>goal</w:t>
      </w:r>
      <w:proofErr w:type="spellEnd"/>
      <w:r>
        <w:rPr>
          <w:rFonts w:asciiTheme="minorBidi" w:hAnsiTheme="minorBidi"/>
        </w:rPr>
        <w:t>) y comienza a desplazarse en línea recta. Si detecta un obstáculo en el trayecto (</w:t>
      </w:r>
      <w:proofErr w:type="spellStart"/>
      <w:r>
        <w:rPr>
          <w:rFonts w:asciiTheme="minorBidi" w:hAnsiTheme="minorBidi"/>
          <w:i/>
        </w:rPr>
        <w:t>obstacle</w:t>
      </w:r>
      <w:proofErr w:type="spellEnd"/>
      <w:r>
        <w:rPr>
          <w:rFonts w:asciiTheme="minorBidi" w:hAnsiTheme="minorBidi"/>
        </w:rPr>
        <w:t>), lo esquiva desplazándose hacia la derecha hasta que el sensor ultrasónico no detecte ningún obstáculo a menos de 25 cm de distancia. Para evitar que las ruedas rocen el obstáculo al pasarlo, se desplaza otros 15 cm adicionales hacia la derecha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). </w:t>
      </w:r>
    </w:p>
    <w:p w14:paraId="3DF5184A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>A continuación, avanza 25 cm (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>) en línea recta. Después se utilizan los impulsos restantes del camino directo (original) al destino (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>) y la distancia recorrida lateralmente para esquivar el objeto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>) para calcular la nueva distancia hasta el destino (</w:t>
      </w:r>
      <w:proofErr w:type="spellStart"/>
      <w:r>
        <w:rPr>
          <w:rFonts w:asciiTheme="minorBidi" w:hAnsiTheme="minorBidi"/>
          <w:i/>
        </w:rPr>
        <w:t>distance</w:t>
      </w:r>
      <w:proofErr w:type="spellEnd"/>
      <w:r>
        <w:rPr>
          <w:rFonts w:asciiTheme="minorBidi" w:hAnsiTheme="minorBidi"/>
          <w:i/>
        </w:rPr>
        <w:t xml:space="preserve"> </w:t>
      </w:r>
      <w:proofErr w:type="spellStart"/>
      <w:r>
        <w:rPr>
          <w:rFonts w:asciiTheme="minorBidi" w:hAnsiTheme="minorBidi"/>
          <w:i/>
        </w:rPr>
        <w:t>to</w:t>
      </w:r>
      <w:proofErr w:type="spellEnd"/>
      <w:r>
        <w:rPr>
          <w:rFonts w:asciiTheme="minorBidi" w:hAnsiTheme="minorBidi"/>
          <w:i/>
        </w:rPr>
        <w:t xml:space="preserve"> </w:t>
      </w:r>
      <w:proofErr w:type="spellStart"/>
      <w:r>
        <w:rPr>
          <w:rFonts w:asciiTheme="minorBidi" w:hAnsiTheme="minorBidi"/>
          <w:i/>
        </w:rPr>
        <w:t>goal</w:t>
      </w:r>
      <w:proofErr w:type="spellEnd"/>
      <w:r>
        <w:rPr>
          <w:rFonts w:asciiTheme="minorBidi" w:hAnsiTheme="minorBidi"/>
          <w:i/>
        </w:rPr>
        <w:t xml:space="preserve"> (new)</w:t>
      </w:r>
      <w:r>
        <w:rPr>
          <w:rFonts w:asciiTheme="minorBidi" w:hAnsiTheme="minorBidi"/>
        </w:rPr>
        <w:t xml:space="preserve">) y el ángulo de giro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para corregir la alineación hacia el punto de destino. </w:t>
      </w:r>
    </w:p>
    <w:p w14:paraId="7EB1A22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>El cálculo de la nueva distancia hasta el destino es sencillo; la obtenemos a partir del teorema de Pitágoras:</w:t>
      </w:r>
    </w:p>
    <w:p w14:paraId="7FA59E42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distance to goal (new)=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d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0FB534E7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distancia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se obtiene a partir de la conversión de los impulsos contados en el desplazamiento lateral más 15 cm; la longitud 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 se obtiene restando el desvío 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 (25 cm) de la distancia calculada (</w:t>
      </w:r>
      <w:proofErr w:type="spellStart"/>
      <w:r>
        <w:rPr>
          <w:rFonts w:asciiTheme="minorBidi" w:hAnsiTheme="minorBidi"/>
          <w:i/>
        </w:rPr>
        <w:t>remaining</w:t>
      </w:r>
      <w:proofErr w:type="spellEnd"/>
      <w:r>
        <w:rPr>
          <w:rFonts w:asciiTheme="minorBidi" w:hAnsiTheme="minorBidi"/>
          <w:i/>
        </w:rPr>
        <w:t xml:space="preserve"> </w:t>
      </w:r>
      <w:proofErr w:type="spellStart"/>
      <w:r>
        <w:rPr>
          <w:rFonts w:asciiTheme="minorBidi" w:hAnsiTheme="minorBidi"/>
          <w:i/>
        </w:rPr>
        <w:t>distance</w:t>
      </w:r>
      <w:proofErr w:type="spellEnd"/>
      <w:r>
        <w:rPr>
          <w:rFonts w:asciiTheme="minorBidi" w:hAnsiTheme="minorBidi"/>
          <w:i/>
        </w:rPr>
        <w:t xml:space="preserve"> </w:t>
      </w:r>
      <w:proofErr w:type="spellStart"/>
      <w:r>
        <w:rPr>
          <w:rFonts w:asciiTheme="minorBidi" w:hAnsiTheme="minorBidi"/>
          <w:i/>
        </w:rPr>
        <w:t>to</w:t>
      </w:r>
      <w:proofErr w:type="spellEnd"/>
      <w:r>
        <w:rPr>
          <w:rFonts w:asciiTheme="minorBidi" w:hAnsiTheme="minorBidi"/>
          <w:i/>
        </w:rPr>
        <w:t xml:space="preserve"> </w:t>
      </w:r>
      <w:proofErr w:type="spellStart"/>
      <w:r>
        <w:rPr>
          <w:rFonts w:asciiTheme="minorBidi" w:hAnsiTheme="minorBidi"/>
          <w:i/>
        </w:rPr>
        <w:t>goal</w:t>
      </w:r>
      <w:proofErr w:type="spellEnd"/>
      <w:r>
        <w:rPr>
          <w:rFonts w:asciiTheme="minorBidi" w:hAnsiTheme="minorBidi"/>
        </w:rPr>
        <w:t>) a partir del número de impulsos que quedan por recorrer (</w:t>
      </w:r>
      <w:proofErr w:type="spellStart"/>
      <w:r>
        <w:rPr>
          <w:rFonts w:asciiTheme="minorBidi" w:hAnsiTheme="minorBidi"/>
          <w:i/>
        </w:rPr>
        <w:t>remaining</w:t>
      </w:r>
      <w:proofErr w:type="spellEnd"/>
      <w:r>
        <w:rPr>
          <w:rFonts w:asciiTheme="minorBidi" w:hAnsiTheme="minorBidi"/>
          <w:i/>
        </w:rPr>
        <w:t xml:space="preserve"> impulses </w:t>
      </w:r>
      <w:proofErr w:type="spellStart"/>
      <w:r>
        <w:rPr>
          <w:rFonts w:asciiTheme="minorBidi" w:hAnsiTheme="minorBidi"/>
          <w:i/>
        </w:rPr>
        <w:t>to</w:t>
      </w:r>
      <w:proofErr w:type="spellEnd"/>
      <w:r>
        <w:rPr>
          <w:rFonts w:asciiTheme="minorBidi" w:hAnsiTheme="minorBidi"/>
          <w:i/>
        </w:rPr>
        <w:t xml:space="preserve"> </w:t>
      </w:r>
      <w:proofErr w:type="spellStart"/>
      <w:r>
        <w:rPr>
          <w:rFonts w:asciiTheme="minorBidi" w:hAnsiTheme="minorBidi"/>
          <w:i/>
        </w:rPr>
        <w:t>goal</w:t>
      </w:r>
      <w:proofErr w:type="spellEnd"/>
      <w:r>
        <w:rPr>
          <w:rFonts w:asciiTheme="minorBidi" w:hAnsiTheme="minorBidi"/>
        </w:rPr>
        <w:t>) al inicio de la maniobra evasiva.</w:t>
      </w:r>
    </w:p>
    <w:p w14:paraId="35BB3D3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Podemos determinar el ángulo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>, en el que debemos girar el robot hacia la izquierda para que vuelva a desplazarse en dirección hacia el destino, a partir de un cálculo:</w:t>
      </w:r>
    </w:p>
    <w:p w14:paraId="6B2727E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w:lastRenderedPageBreak/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distance to goal (new)</m:t>
                      </m:r>
                    </m:den>
                  </m:f>
                </m:e>
              </m:d>
            </m:e>
          </m:func>
        </m:oMath>
      </m:oMathPara>
    </w:p>
    <w:p w14:paraId="58330ECD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La estrategia de solución también funciona con varios obstáculos consecutivos.</w:t>
      </w:r>
    </w:p>
    <w:p w14:paraId="39CBC3B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Al alcanzar la meta, el vehículo vuelve a girar a la derecha en la dirección de desplazamiento original. Para ello, a la distancia recorrida se suman todos los ángulos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, en los que el vehículo Mecanum tuvo que cambiar su dirección tras las maniobras evasivas. </w:t>
      </w:r>
    </w:p>
    <w:p w14:paraId="5920E766" w14:textId="77777777" w:rsidR="0029280F" w:rsidRDefault="0029280F" w:rsidP="0029280F">
      <w:pPr>
        <w:rPr>
          <w:rFonts w:asciiTheme="minorBidi" w:hAnsiTheme="minorBidi" w:cstheme="minorBidi"/>
        </w:rPr>
      </w:pPr>
    </w:p>
    <w:p w14:paraId="5E5A27AB" w14:textId="77777777" w:rsidR="0029280F" w:rsidRPr="00802E78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Importante</w:t>
      </w:r>
      <w:r>
        <w:rPr>
          <w:rFonts w:asciiTheme="minorBidi" w:hAnsiTheme="minorBidi"/>
        </w:rPr>
        <w:t xml:space="preserve">: Dado que los valores de conversión de los impulsos por cm difieren en el desplazamiento en línea recta y lateral, los cálculos de la nueva distancia al destino y del ángulo de giro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deben realizarse en valores expresados en cm.</w:t>
      </w:r>
    </w:p>
    <w:p w14:paraId="43B0AF60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C44D10F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2b. Extracto del programa (ejemplo):</w:t>
      </w:r>
    </w:p>
    <w:p w14:paraId="7F5459EF" w14:textId="41A5B356" w:rsidR="000331E4" w:rsidRPr="0029280F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noProof/>
        </w:rPr>
        <w:drawing>
          <wp:inline distT="0" distB="0" distL="0" distR="0" wp14:anchorId="1D6AE9DC" wp14:editId="299A678D">
            <wp:extent cx="4042410" cy="7593330"/>
            <wp:effectExtent l="0" t="0" r="0" b="762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759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Theme="minorBidi" w:hAnsiTheme="minorBidi"/>
          <w:i/>
        </w:rPr>
        <w:t>Mecanum_Target_Reacher.ft</w:t>
      </w:r>
      <w:proofErr w:type="spellEnd"/>
    </w:p>
    <w:p w14:paraId="7B4DC209" w14:textId="77777777" w:rsidR="0029280F" w:rsidRPr="0004739D" w:rsidRDefault="0029280F" w:rsidP="0029280F">
      <w:pPr>
        <w:pStyle w:val="Kategorie"/>
      </w:pPr>
      <w:r>
        <w:rPr>
          <w:sz w:val="32"/>
          <w:szCs w:val="24"/>
        </w:rPr>
        <w:lastRenderedPageBreak/>
        <w:t>Anexos</w:t>
      </w:r>
    </w:p>
    <w:p w14:paraId="7119D2B8" w14:textId="77777777" w:rsidR="0029280F" w:rsidRPr="006A42A6" w:rsidRDefault="0029280F" w:rsidP="0029280F">
      <w:pPr>
        <w:pStyle w:val="berschrift1"/>
        <w:spacing w:before="0"/>
      </w:pPr>
      <w:r>
        <w:t xml:space="preserve">Vehículo </w:t>
      </w:r>
      <w:proofErr w:type="spellStart"/>
      <w:r>
        <w:t>Mecanum</w:t>
      </w:r>
      <w:proofErr w:type="spellEnd"/>
      <w:r>
        <w:t xml:space="preserve"> con detección de obstáculos</w:t>
      </w:r>
    </w:p>
    <w:p w14:paraId="06B5DC00" w14:textId="77777777" w:rsidR="0029280F" w:rsidRDefault="0029280F" w:rsidP="0029280F">
      <w:pPr>
        <w:pStyle w:val="berschrift2"/>
      </w:pPr>
      <w:r>
        <w:t>Material necesario</w:t>
      </w:r>
    </w:p>
    <w:p w14:paraId="09C5A8EC" w14:textId="77777777" w:rsidR="0029280F" w:rsidRPr="009C6B9D" w:rsidRDefault="0029280F" w:rsidP="0029280F">
      <w:pPr>
        <w:pStyle w:val="AufzhlungTabelle"/>
      </w:pPr>
      <w:r>
        <w:t xml:space="preserve">Ordenador para el desarrollo de programas, localmente o a través de la interfaz web. </w:t>
      </w:r>
    </w:p>
    <w:p w14:paraId="7EEE0CB2" w14:textId="77777777" w:rsidR="0029280F" w:rsidRDefault="0029280F" w:rsidP="0029280F">
      <w:pPr>
        <w:pStyle w:val="AufzhlungTabelle"/>
      </w:pPr>
      <w:r>
        <w:t xml:space="preserve">Cable USB o conexión BLE o wifi para transferir el programa al TXT4.0. </w:t>
      </w:r>
    </w:p>
    <w:p w14:paraId="0D69F3E4" w14:textId="77777777" w:rsidR="0029280F" w:rsidRPr="009C6B9D" w:rsidRDefault="0029280F" w:rsidP="0029280F">
      <w:pPr>
        <w:pStyle w:val="AufzhlungTabelle"/>
      </w:pPr>
      <w:r>
        <w:t xml:space="preserve">Hoja de ruta con línea circular negra cerrada de 2 cm de ancho (del </w:t>
      </w:r>
      <w:proofErr w:type="spellStart"/>
      <w:r>
        <w:t>Robotics</w:t>
      </w:r>
      <w:proofErr w:type="spellEnd"/>
      <w:r>
        <w:t xml:space="preserve"> TXT 4.0 Base Set).</w:t>
      </w:r>
    </w:p>
    <w:p w14:paraId="34BE229C" w14:textId="77777777" w:rsidR="0029280F" w:rsidRPr="009C6B9D" w:rsidRDefault="0029280F" w:rsidP="0029280F">
      <w:pPr>
        <w:rPr>
          <w:rFonts w:asciiTheme="minorBidi" w:hAnsiTheme="minorBidi" w:cstheme="minorBidi"/>
        </w:rPr>
      </w:pPr>
    </w:p>
    <w:p w14:paraId="7D4277A9" w14:textId="77777777" w:rsidR="0029280F" w:rsidRPr="00AB4CE3" w:rsidRDefault="0029280F" w:rsidP="0029280F">
      <w:pPr>
        <w:pStyle w:val="berschrift2"/>
        <w:rPr>
          <w:lang w:val="en-GB"/>
        </w:rPr>
      </w:pPr>
      <w:r w:rsidRPr="00AB4CE3">
        <w:rPr>
          <w:lang w:val="en-GB"/>
        </w:rPr>
        <w:t>Más información</w:t>
      </w:r>
    </w:p>
    <w:p w14:paraId="79F5890D" w14:textId="656ADCE2" w:rsidR="0029280F" w:rsidRPr="00AB4CE3" w:rsidRDefault="0029280F" w:rsidP="0029280F">
      <w:pPr>
        <w:pStyle w:val="Literatur"/>
        <w:rPr>
          <w:rFonts w:asciiTheme="minorBidi" w:hAnsiTheme="minorBidi" w:cstheme="minorBidi"/>
          <w:lang w:val="en-GB"/>
        </w:rPr>
      </w:pPr>
      <w:r w:rsidRPr="00AB4CE3">
        <w:rPr>
          <w:rFonts w:asciiTheme="minorBidi" w:hAnsiTheme="minorBidi"/>
          <w:lang w:val="en-GB"/>
        </w:rPr>
        <w:t>[1]</w:t>
      </w:r>
      <w:r w:rsidRPr="00AB4CE3">
        <w:rPr>
          <w:rFonts w:asciiTheme="minorBidi" w:hAnsiTheme="minorBidi"/>
          <w:lang w:val="en-GB"/>
        </w:rPr>
        <w:tab/>
        <w:t xml:space="preserve">FRC Team 2605 (Bellingham, Washington): </w:t>
      </w:r>
      <w:hyperlink r:id="rId23" w:history="1">
        <w:r w:rsidRPr="00AB4CE3">
          <w:rPr>
            <w:rStyle w:val="Hyperlink"/>
            <w:rFonts w:asciiTheme="minorBidi" w:hAnsiTheme="minorBidi"/>
            <w:i/>
            <w:lang w:val="en-GB"/>
          </w:rPr>
          <w:t>How a Mecanum Drive Works</w:t>
        </w:r>
      </w:hyperlink>
      <w:r w:rsidRPr="00AB4CE3">
        <w:rPr>
          <w:rFonts w:asciiTheme="minorBidi" w:hAnsiTheme="minorBidi"/>
          <w:lang w:val="en-GB"/>
        </w:rPr>
        <w:t>. github.io</w:t>
      </w:r>
    </w:p>
    <w:p w14:paraId="5B979EE6" w14:textId="17E1D578" w:rsidR="0029280F" w:rsidRPr="009C6B9D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Editor de diagramas en línea para crear diagramas de transición de estados (formato </w:t>
      </w:r>
      <w:proofErr w:type="spellStart"/>
      <w:r>
        <w:rPr>
          <w:rFonts w:asciiTheme="minorBidi" w:hAnsiTheme="minorBidi"/>
        </w:rPr>
        <w:t>drawio</w:t>
      </w:r>
      <w:proofErr w:type="spellEnd"/>
      <w:r>
        <w:rPr>
          <w:rFonts w:asciiTheme="minorBidi" w:hAnsiTheme="minorBidi"/>
        </w:rPr>
        <w:t xml:space="preserve">): </w:t>
      </w:r>
      <w:hyperlink r:id="rId24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sectPr w:rsidR="0029280F" w:rsidRPr="009C6B9D" w:rsidSect="00E96821">
      <w:headerReference w:type="even" r:id="rId25"/>
      <w:headerReference w:type="default" r:id="rId26"/>
      <w:footerReference w:type="even" r:id="rId27"/>
      <w:footerReference w:type="default" r:id="rId2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3D4238" w14:textId="77777777" w:rsidR="00B7296D" w:rsidRDefault="00B7296D">
      <w:r>
        <w:separator/>
      </w:r>
    </w:p>
  </w:endnote>
  <w:endnote w:type="continuationSeparator" w:id="0">
    <w:p w14:paraId="2205C6E9" w14:textId="77777777" w:rsidR="00B7296D" w:rsidRDefault="00B729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21148714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9CA4D3" w14:textId="77777777" w:rsidR="00B7296D" w:rsidRDefault="00B7296D">
      <w:r>
        <w:separator/>
      </w:r>
    </w:p>
  </w:footnote>
  <w:footnote w:type="continuationSeparator" w:id="0">
    <w:p w14:paraId="3B7D9D9A" w14:textId="77777777" w:rsidR="00B7296D" w:rsidRDefault="00B729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EJE TEMÁTICO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945F7" w14:textId="2F0651BE" w:rsidR="008F1C46" w:rsidRPr="007539BF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</w:t>
    </w:r>
    <w:proofErr w:type="spellStart"/>
    <w:r>
      <w:t>On</w:t>
    </w:r>
    <w:proofErr w:type="spellEnd"/>
    <w:r>
      <w:t>: Ruedas omnidireccionales – Bachillerato I+II</w:t>
    </w:r>
    <w: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21066319">
    <w:abstractNumId w:val="21"/>
  </w:num>
  <w:num w:numId="2" w16cid:durableId="1828475119">
    <w:abstractNumId w:val="10"/>
  </w:num>
  <w:num w:numId="3" w16cid:durableId="1517890559">
    <w:abstractNumId w:val="10"/>
  </w:num>
  <w:num w:numId="4" w16cid:durableId="95056145">
    <w:abstractNumId w:val="10"/>
  </w:num>
  <w:num w:numId="5" w16cid:durableId="128865008">
    <w:abstractNumId w:val="10"/>
  </w:num>
  <w:num w:numId="6" w16cid:durableId="915363958">
    <w:abstractNumId w:val="10"/>
  </w:num>
  <w:num w:numId="7" w16cid:durableId="461192515">
    <w:abstractNumId w:val="10"/>
  </w:num>
  <w:num w:numId="8" w16cid:durableId="351692399">
    <w:abstractNumId w:val="10"/>
  </w:num>
  <w:num w:numId="9" w16cid:durableId="1354382302">
    <w:abstractNumId w:val="10"/>
  </w:num>
  <w:num w:numId="10" w16cid:durableId="827863405">
    <w:abstractNumId w:val="10"/>
  </w:num>
  <w:num w:numId="11" w16cid:durableId="2042780472">
    <w:abstractNumId w:val="13"/>
  </w:num>
  <w:num w:numId="12" w16cid:durableId="743449122">
    <w:abstractNumId w:val="25"/>
  </w:num>
  <w:num w:numId="13" w16cid:durableId="988946443">
    <w:abstractNumId w:val="12"/>
  </w:num>
  <w:num w:numId="14" w16cid:durableId="992755590">
    <w:abstractNumId w:val="28"/>
  </w:num>
  <w:num w:numId="15" w16cid:durableId="1536306994">
    <w:abstractNumId w:val="16"/>
  </w:num>
  <w:num w:numId="16" w16cid:durableId="1321690655">
    <w:abstractNumId w:val="14"/>
  </w:num>
  <w:num w:numId="17" w16cid:durableId="1092774398">
    <w:abstractNumId w:val="15"/>
  </w:num>
  <w:num w:numId="18" w16cid:durableId="1746798103">
    <w:abstractNumId w:val="17"/>
  </w:num>
  <w:num w:numId="19" w16cid:durableId="11807399">
    <w:abstractNumId w:val="27"/>
  </w:num>
  <w:num w:numId="20" w16cid:durableId="957638987">
    <w:abstractNumId w:val="24"/>
  </w:num>
  <w:num w:numId="21" w16cid:durableId="339086185">
    <w:abstractNumId w:val="23"/>
  </w:num>
  <w:num w:numId="22" w16cid:durableId="1884058022">
    <w:abstractNumId w:val="18"/>
  </w:num>
  <w:num w:numId="23" w16cid:durableId="963465182">
    <w:abstractNumId w:val="20"/>
  </w:num>
  <w:num w:numId="24" w16cid:durableId="744910533">
    <w:abstractNumId w:val="19"/>
  </w:num>
  <w:num w:numId="25" w16cid:durableId="2140950356">
    <w:abstractNumId w:val="22"/>
  </w:num>
  <w:num w:numId="26" w16cid:durableId="1963878068">
    <w:abstractNumId w:val="26"/>
  </w:num>
  <w:num w:numId="27" w16cid:durableId="1272663460">
    <w:abstractNumId w:val="9"/>
  </w:num>
  <w:num w:numId="28" w16cid:durableId="384179800">
    <w:abstractNumId w:val="7"/>
  </w:num>
  <w:num w:numId="29" w16cid:durableId="1855922350">
    <w:abstractNumId w:val="6"/>
  </w:num>
  <w:num w:numId="30" w16cid:durableId="567614475">
    <w:abstractNumId w:val="5"/>
  </w:num>
  <w:num w:numId="31" w16cid:durableId="501972119">
    <w:abstractNumId w:val="4"/>
  </w:num>
  <w:num w:numId="32" w16cid:durableId="367685310">
    <w:abstractNumId w:val="8"/>
  </w:num>
  <w:num w:numId="33" w16cid:durableId="336464030">
    <w:abstractNumId w:val="3"/>
  </w:num>
  <w:num w:numId="34" w16cid:durableId="2121950357">
    <w:abstractNumId w:val="2"/>
  </w:num>
  <w:num w:numId="35" w16cid:durableId="1500728131">
    <w:abstractNumId w:val="1"/>
  </w:num>
  <w:num w:numId="36" w16cid:durableId="2030712604">
    <w:abstractNumId w:val="0"/>
  </w:num>
  <w:num w:numId="37" w16cid:durableId="1506556902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B4CE3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296D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7F0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03BB0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diagrammeditor.de/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seamonsters-2605.github.io/archive/mecanum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  <ds:schemaRef ds:uri="e047a197-46ab-4299-92cd-ec119e6fe81f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F52DBE7-5C42-47D9-B3CF-68B72CD622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14</Pages>
  <Words>770</Words>
  <Characters>4857</Characters>
  <Application>Microsoft Office Word</Application>
  <DocSecurity>0</DocSecurity>
  <Lines>40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5616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Vater, Markus</cp:lastModifiedBy>
  <cp:revision>3</cp:revision>
  <cp:lastPrinted>2021-06-02T08:55:00Z</cp:lastPrinted>
  <dcterms:created xsi:type="dcterms:W3CDTF">2021-09-10T10:54:00Z</dcterms:created>
  <dcterms:modified xsi:type="dcterms:W3CDTF">2026-05-28T12:35:00Z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30072600</vt:r8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  <property fmtid="{D5CDD505-2E9C-101B-9397-08002B2CF9AE}" pid="7" name="MediaServiceImageTags">
    <vt:lpwstr/>
  </property>
</Properties>
</file>